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C36" w:rsidRPr="003F3694" w:rsidRDefault="00A75C36" w:rsidP="008A2CC2">
      <w:pPr>
        <w:pStyle w:val="Heading4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3262CC">
        <w:rPr>
          <w:rFonts w:ascii="Times New Roman" w:hAnsi="Times New Roman" w:cs="Times New Roman"/>
          <w:b w:val="0"/>
          <w:bCs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53pt" o:ole="" fillcolor="window">
            <v:imagedata r:id="rId5" o:title=""/>
          </v:shape>
          <o:OLEObject Type="Embed" ProgID="Paint.Picture" ShapeID="_x0000_i1025" DrawAspect="Content" ObjectID="_1637394584" r:id="rId6"/>
        </w:object>
      </w:r>
    </w:p>
    <w:p w:rsidR="00A75C36" w:rsidRPr="003262CC" w:rsidRDefault="00A75C36" w:rsidP="008A2CC2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A75C36" w:rsidRPr="003262CC" w:rsidRDefault="00A75C36" w:rsidP="008A2CC2">
      <w:pPr>
        <w:pStyle w:val="Heading3"/>
        <w:spacing w:before="0" w:line="240" w:lineRule="auto"/>
        <w:jc w:val="center"/>
        <w:rPr>
          <w:rFonts w:ascii="Times New Roman" w:hAnsi="Times New Roman" w:cs="Times New Roman"/>
          <w:i/>
          <w:iCs/>
          <w:color w:val="auto"/>
          <w:sz w:val="28"/>
          <w:szCs w:val="28"/>
        </w:rPr>
      </w:pPr>
      <w:r w:rsidRPr="003262CC">
        <w:rPr>
          <w:rFonts w:ascii="Times New Roman" w:hAnsi="Times New Roman" w:cs="Times New Roman"/>
          <w:i/>
          <w:iCs/>
          <w:color w:val="auto"/>
          <w:sz w:val="28"/>
          <w:szCs w:val="28"/>
        </w:rPr>
        <w:t>Пологівська районна рада</w:t>
      </w:r>
    </w:p>
    <w:p w:rsidR="00A75C36" w:rsidRPr="003262CC" w:rsidRDefault="00A75C3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Запорізької області</w:t>
      </w:r>
    </w:p>
    <w:p w:rsidR="00A75C36" w:rsidRPr="003262CC" w:rsidRDefault="00A75C3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сьомого скликання</w:t>
      </w:r>
    </w:p>
    <w:p w:rsidR="00A75C36" w:rsidRPr="003262CC" w:rsidRDefault="00A75C36" w:rsidP="008A2CC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сорок п</w:t>
      </w:r>
      <w:r>
        <w:rPr>
          <w:b/>
          <w:bCs/>
          <w:i/>
          <w:iCs/>
        </w:rPr>
        <w:t>’</w:t>
      </w:r>
      <w:r w:rsidRPr="005627E0">
        <w:rPr>
          <w:b/>
          <w:bCs/>
          <w:i/>
          <w:iCs/>
          <w:sz w:val="28"/>
          <w:szCs w:val="28"/>
        </w:rPr>
        <w:t>ят</w:t>
      </w:r>
      <w:r>
        <w:rPr>
          <w:b/>
          <w:bCs/>
          <w:i/>
          <w:iCs/>
          <w:sz w:val="28"/>
          <w:szCs w:val="28"/>
        </w:rPr>
        <w:t>а позачергова</w:t>
      </w:r>
      <w:r w:rsidRPr="003262CC">
        <w:rPr>
          <w:b/>
          <w:bCs/>
          <w:i/>
          <w:iCs/>
          <w:sz w:val="28"/>
          <w:szCs w:val="28"/>
        </w:rPr>
        <w:t xml:space="preserve"> сесія</w:t>
      </w:r>
    </w:p>
    <w:p w:rsidR="00A75C36" w:rsidRPr="003262CC" w:rsidRDefault="00A75C3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 xml:space="preserve"> </w:t>
      </w:r>
    </w:p>
    <w:p w:rsidR="00A75C36" w:rsidRDefault="00A75C36" w:rsidP="008A2CC2">
      <w:pPr>
        <w:jc w:val="center"/>
        <w:rPr>
          <w:b/>
          <w:bCs/>
          <w:i/>
          <w:iCs/>
          <w:sz w:val="28"/>
          <w:szCs w:val="28"/>
        </w:rPr>
      </w:pPr>
      <w:r w:rsidRPr="003262CC">
        <w:rPr>
          <w:b/>
          <w:bCs/>
          <w:i/>
          <w:iCs/>
          <w:sz w:val="28"/>
          <w:szCs w:val="28"/>
        </w:rPr>
        <w:t>Р і ш е н н я</w:t>
      </w:r>
    </w:p>
    <w:p w:rsidR="00A75C36" w:rsidRPr="003262CC" w:rsidRDefault="00A75C36" w:rsidP="008A2CC2">
      <w:pPr>
        <w:jc w:val="center"/>
        <w:rPr>
          <w:b/>
          <w:bCs/>
          <w:i/>
          <w:iCs/>
          <w:sz w:val="28"/>
          <w:szCs w:val="28"/>
        </w:rPr>
      </w:pPr>
    </w:p>
    <w:p w:rsidR="00A75C36" w:rsidRPr="00060CA0" w:rsidRDefault="00A75C36" w:rsidP="00164657">
      <w:pPr>
        <w:rPr>
          <w:sz w:val="28"/>
          <w:szCs w:val="28"/>
          <w:u w:val="single"/>
        </w:rPr>
      </w:pPr>
      <w:r>
        <w:rPr>
          <w:sz w:val="28"/>
          <w:szCs w:val="28"/>
        </w:rPr>
        <w:t>06 грудня</w:t>
      </w:r>
      <w:r w:rsidRPr="00060CA0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060CA0">
        <w:rPr>
          <w:sz w:val="28"/>
          <w:szCs w:val="28"/>
        </w:rPr>
        <w:t xml:space="preserve"> року                                                                                  </w:t>
      </w:r>
      <w:r>
        <w:rPr>
          <w:sz w:val="28"/>
          <w:szCs w:val="28"/>
        </w:rPr>
        <w:t xml:space="preserve">      </w:t>
      </w:r>
      <w:r w:rsidRPr="00060CA0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9</w:t>
      </w:r>
      <w:r w:rsidRPr="00060CA0">
        <w:rPr>
          <w:sz w:val="28"/>
          <w:szCs w:val="28"/>
          <w:u w:val="single"/>
        </w:rPr>
        <w:t xml:space="preserve">   </w:t>
      </w:r>
    </w:p>
    <w:p w:rsidR="00A75C36" w:rsidRDefault="00A75C36" w:rsidP="008A2CC2">
      <w:pPr>
        <w:jc w:val="both"/>
      </w:pPr>
    </w:p>
    <w:p w:rsidR="00A75C36" w:rsidRDefault="00A75C36" w:rsidP="008A2CC2">
      <w:pPr>
        <w:rPr>
          <w:sz w:val="28"/>
          <w:szCs w:val="28"/>
        </w:rPr>
      </w:pPr>
      <w:r>
        <w:rPr>
          <w:sz w:val="28"/>
          <w:szCs w:val="28"/>
        </w:rPr>
        <w:t xml:space="preserve">Про преміювання заступника голови                                                                                      районної ради </w:t>
      </w:r>
    </w:p>
    <w:p w:rsidR="00A75C36" w:rsidRDefault="00A75C36" w:rsidP="008A2CC2">
      <w:pPr>
        <w:jc w:val="both"/>
        <w:rPr>
          <w:sz w:val="28"/>
          <w:szCs w:val="28"/>
        </w:rPr>
      </w:pPr>
    </w:p>
    <w:p w:rsidR="00A75C36" w:rsidRDefault="00A75C36" w:rsidP="008A2CC2">
      <w:pPr>
        <w:jc w:val="both"/>
        <w:rPr>
          <w:sz w:val="28"/>
          <w:szCs w:val="28"/>
        </w:rPr>
      </w:pPr>
    </w:p>
    <w:p w:rsidR="00A75C36" w:rsidRDefault="00A75C36" w:rsidP="008A2CC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Бюджетного кодексу України, Закону України «Про Державний бюджет України на 2019 рік», п. 4 ч. 1 ст. 43 Закону України «Про місцеве самоврядування в Україні» та відповідно до постанови  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  <w:szCs w:val="28"/>
        </w:rPr>
        <w:t xml:space="preserve">,  Пологівська районна рада Запорізької області </w:t>
      </w:r>
      <w:r w:rsidRPr="00A9316F">
        <w:rPr>
          <w:sz w:val="28"/>
          <w:szCs w:val="28"/>
        </w:rPr>
        <w:t>вирішила:</w:t>
      </w:r>
    </w:p>
    <w:p w:rsidR="00A75C36" w:rsidRDefault="00A75C36" w:rsidP="008A2CC2">
      <w:pPr>
        <w:ind w:firstLine="708"/>
        <w:jc w:val="both"/>
        <w:rPr>
          <w:sz w:val="28"/>
          <w:szCs w:val="28"/>
        </w:rPr>
      </w:pPr>
    </w:p>
    <w:p w:rsidR="00A75C36" w:rsidRDefault="00A75C36" w:rsidP="008A2CC2">
      <w:pPr>
        <w:pStyle w:val="BodyText"/>
        <w:ind w:firstLine="708"/>
        <w:jc w:val="both"/>
        <w:rPr>
          <w:lang w:val="ru-RU"/>
        </w:rPr>
      </w:pPr>
      <w:r>
        <w:t>1. Преміювати заступника голови районної ради Шевченка І.О. до Дня місцевого самоврядування у розмірі 65 відсотків посадового окладу  у межах економії фонду оплати праці</w:t>
      </w:r>
      <w:r>
        <w:rPr>
          <w:lang w:val="ru-RU"/>
        </w:rPr>
        <w:t>.</w:t>
      </w:r>
    </w:p>
    <w:p w:rsidR="00A75C36" w:rsidRPr="00DA43C2" w:rsidRDefault="00A75C36" w:rsidP="008A2CC2">
      <w:pPr>
        <w:pStyle w:val="BodyText"/>
        <w:ind w:firstLine="708"/>
        <w:jc w:val="both"/>
        <w:rPr>
          <w:lang w:val="ru-RU"/>
        </w:rPr>
      </w:pPr>
    </w:p>
    <w:p w:rsidR="00A75C36" w:rsidRDefault="00A75C36" w:rsidP="008A2CC2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провести розрахунок в межах затвердженого кошторису на оплату праці  поточного  року.</w:t>
      </w:r>
    </w:p>
    <w:p w:rsidR="00A75C36" w:rsidRDefault="00A75C36" w:rsidP="008A2CC2">
      <w:pPr>
        <w:pStyle w:val="BodyText"/>
      </w:pPr>
    </w:p>
    <w:p w:rsidR="00A75C36" w:rsidRDefault="00A75C36" w:rsidP="008A2CC2">
      <w:pPr>
        <w:pStyle w:val="BodyText"/>
      </w:pPr>
    </w:p>
    <w:p w:rsidR="00A75C36" w:rsidRDefault="00A75C36" w:rsidP="008A2CC2">
      <w:pPr>
        <w:pStyle w:val="BodyText"/>
      </w:pPr>
    </w:p>
    <w:p w:rsidR="00A75C36" w:rsidRDefault="00A75C36" w:rsidP="008A2CC2">
      <w:pPr>
        <w:jc w:val="both"/>
        <w:rPr>
          <w:sz w:val="28"/>
          <w:szCs w:val="28"/>
        </w:rPr>
      </w:pPr>
      <w:r w:rsidRPr="00961996">
        <w:rPr>
          <w:sz w:val="28"/>
          <w:szCs w:val="28"/>
        </w:rPr>
        <w:t xml:space="preserve">Голова ради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9619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961996">
        <w:rPr>
          <w:sz w:val="28"/>
          <w:szCs w:val="28"/>
        </w:rPr>
        <w:t xml:space="preserve">О.П.Покутній </w:t>
      </w:r>
    </w:p>
    <w:p w:rsidR="00A75C36" w:rsidRPr="00D61588" w:rsidRDefault="00A75C36" w:rsidP="008A2CC2">
      <w:pPr>
        <w:jc w:val="both"/>
        <w:rPr>
          <w:sz w:val="28"/>
          <w:szCs w:val="28"/>
          <w:lang w:val="ru-RU"/>
        </w:rPr>
      </w:pPr>
    </w:p>
    <w:p w:rsidR="00A75C36" w:rsidRDefault="00A75C36" w:rsidP="009255E8">
      <w:pPr>
        <w:jc w:val="both"/>
        <w:rPr>
          <w:sz w:val="28"/>
          <w:szCs w:val="28"/>
        </w:rPr>
      </w:pPr>
    </w:p>
    <w:sectPr w:rsidR="00A75C36" w:rsidSect="00DC2D79">
      <w:pgSz w:w="11906" w:h="16838"/>
      <w:pgMar w:top="899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E4568AE"/>
    <w:multiLevelType w:val="hybridMultilevel"/>
    <w:tmpl w:val="98B49E30"/>
    <w:lvl w:ilvl="0" w:tplc="EA58CA1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316F"/>
    <w:rsid w:val="00007C13"/>
    <w:rsid w:val="00011772"/>
    <w:rsid w:val="000154BB"/>
    <w:rsid w:val="00025CB6"/>
    <w:rsid w:val="00034847"/>
    <w:rsid w:val="00036F92"/>
    <w:rsid w:val="00060CA0"/>
    <w:rsid w:val="00060FEC"/>
    <w:rsid w:val="00063B08"/>
    <w:rsid w:val="00066537"/>
    <w:rsid w:val="000A5CC2"/>
    <w:rsid w:val="000B6E50"/>
    <w:rsid w:val="000D4229"/>
    <w:rsid w:val="000D7E46"/>
    <w:rsid w:val="0010079C"/>
    <w:rsid w:val="00121A74"/>
    <w:rsid w:val="00156D88"/>
    <w:rsid w:val="00160D4F"/>
    <w:rsid w:val="00164657"/>
    <w:rsid w:val="001900EE"/>
    <w:rsid w:val="00197940"/>
    <w:rsid w:val="00197E65"/>
    <w:rsid w:val="001A27EE"/>
    <w:rsid w:val="001C3555"/>
    <w:rsid w:val="001C47DC"/>
    <w:rsid w:val="001C4C6B"/>
    <w:rsid w:val="001D0C07"/>
    <w:rsid w:val="001F4175"/>
    <w:rsid w:val="00200F98"/>
    <w:rsid w:val="0020463A"/>
    <w:rsid w:val="0020619B"/>
    <w:rsid w:val="002061CE"/>
    <w:rsid w:val="0021398A"/>
    <w:rsid w:val="00213ABC"/>
    <w:rsid w:val="00213EB5"/>
    <w:rsid w:val="002233C1"/>
    <w:rsid w:val="00276F04"/>
    <w:rsid w:val="00282CB5"/>
    <w:rsid w:val="002B2560"/>
    <w:rsid w:val="002C49EE"/>
    <w:rsid w:val="00312F13"/>
    <w:rsid w:val="0032288A"/>
    <w:rsid w:val="003262CC"/>
    <w:rsid w:val="00326674"/>
    <w:rsid w:val="00333B97"/>
    <w:rsid w:val="0034007C"/>
    <w:rsid w:val="00346516"/>
    <w:rsid w:val="00362CE5"/>
    <w:rsid w:val="00380D8D"/>
    <w:rsid w:val="00385D29"/>
    <w:rsid w:val="00395BE2"/>
    <w:rsid w:val="003978ED"/>
    <w:rsid w:val="003A0F12"/>
    <w:rsid w:val="003A51F1"/>
    <w:rsid w:val="003F00A4"/>
    <w:rsid w:val="003F3694"/>
    <w:rsid w:val="0044176F"/>
    <w:rsid w:val="004626F8"/>
    <w:rsid w:val="00464060"/>
    <w:rsid w:val="004815EB"/>
    <w:rsid w:val="00497891"/>
    <w:rsid w:val="004B6C74"/>
    <w:rsid w:val="004C067D"/>
    <w:rsid w:val="004D34E5"/>
    <w:rsid w:val="00501D37"/>
    <w:rsid w:val="00505298"/>
    <w:rsid w:val="00511644"/>
    <w:rsid w:val="00530BCD"/>
    <w:rsid w:val="005475A5"/>
    <w:rsid w:val="005627E0"/>
    <w:rsid w:val="00582884"/>
    <w:rsid w:val="005C7A2C"/>
    <w:rsid w:val="005D2C39"/>
    <w:rsid w:val="005D6234"/>
    <w:rsid w:val="006010CB"/>
    <w:rsid w:val="00605E05"/>
    <w:rsid w:val="0061058F"/>
    <w:rsid w:val="00611B23"/>
    <w:rsid w:val="00625D59"/>
    <w:rsid w:val="00644759"/>
    <w:rsid w:val="00653EC0"/>
    <w:rsid w:val="006639B2"/>
    <w:rsid w:val="00666630"/>
    <w:rsid w:val="00685979"/>
    <w:rsid w:val="006B08CA"/>
    <w:rsid w:val="006C2293"/>
    <w:rsid w:val="006C58E6"/>
    <w:rsid w:val="006D36DD"/>
    <w:rsid w:val="006F1A78"/>
    <w:rsid w:val="006F249A"/>
    <w:rsid w:val="0070798E"/>
    <w:rsid w:val="00726D24"/>
    <w:rsid w:val="00757672"/>
    <w:rsid w:val="00766FF0"/>
    <w:rsid w:val="007736EB"/>
    <w:rsid w:val="007A2FD2"/>
    <w:rsid w:val="007A388B"/>
    <w:rsid w:val="007A4B8B"/>
    <w:rsid w:val="007C3658"/>
    <w:rsid w:val="007F3667"/>
    <w:rsid w:val="00805A2C"/>
    <w:rsid w:val="00806CC6"/>
    <w:rsid w:val="008143F8"/>
    <w:rsid w:val="0081678F"/>
    <w:rsid w:val="00834133"/>
    <w:rsid w:val="00834596"/>
    <w:rsid w:val="00847BA2"/>
    <w:rsid w:val="0086430C"/>
    <w:rsid w:val="00866752"/>
    <w:rsid w:val="00873478"/>
    <w:rsid w:val="00877ABC"/>
    <w:rsid w:val="00883DCF"/>
    <w:rsid w:val="00887017"/>
    <w:rsid w:val="008A2CC2"/>
    <w:rsid w:val="008B542D"/>
    <w:rsid w:val="008B6DE8"/>
    <w:rsid w:val="008E15B8"/>
    <w:rsid w:val="008E619A"/>
    <w:rsid w:val="009014CE"/>
    <w:rsid w:val="00901A60"/>
    <w:rsid w:val="00917B47"/>
    <w:rsid w:val="009255E8"/>
    <w:rsid w:val="009603DD"/>
    <w:rsid w:val="00961996"/>
    <w:rsid w:val="00972CEE"/>
    <w:rsid w:val="0097580B"/>
    <w:rsid w:val="00986374"/>
    <w:rsid w:val="009A27B2"/>
    <w:rsid w:val="009C1B13"/>
    <w:rsid w:val="009C2EF6"/>
    <w:rsid w:val="009D40B3"/>
    <w:rsid w:val="009D6FBC"/>
    <w:rsid w:val="00A15F9F"/>
    <w:rsid w:val="00A27E72"/>
    <w:rsid w:val="00A3006E"/>
    <w:rsid w:val="00A318C9"/>
    <w:rsid w:val="00A3713E"/>
    <w:rsid w:val="00A5067E"/>
    <w:rsid w:val="00A65BED"/>
    <w:rsid w:val="00A75C36"/>
    <w:rsid w:val="00A75D48"/>
    <w:rsid w:val="00A9316F"/>
    <w:rsid w:val="00AA4A17"/>
    <w:rsid w:val="00AC5116"/>
    <w:rsid w:val="00AF22CD"/>
    <w:rsid w:val="00B0286F"/>
    <w:rsid w:val="00B2147A"/>
    <w:rsid w:val="00B4390D"/>
    <w:rsid w:val="00B46DAE"/>
    <w:rsid w:val="00B46F75"/>
    <w:rsid w:val="00B6516B"/>
    <w:rsid w:val="00B6528D"/>
    <w:rsid w:val="00B80721"/>
    <w:rsid w:val="00B813A2"/>
    <w:rsid w:val="00B835C5"/>
    <w:rsid w:val="00B90AC9"/>
    <w:rsid w:val="00B9315F"/>
    <w:rsid w:val="00BC11D2"/>
    <w:rsid w:val="00BC6237"/>
    <w:rsid w:val="00BE5195"/>
    <w:rsid w:val="00BF3BD7"/>
    <w:rsid w:val="00C27835"/>
    <w:rsid w:val="00C3396C"/>
    <w:rsid w:val="00C36D94"/>
    <w:rsid w:val="00C37E83"/>
    <w:rsid w:val="00C51A17"/>
    <w:rsid w:val="00C53814"/>
    <w:rsid w:val="00C5420A"/>
    <w:rsid w:val="00C76657"/>
    <w:rsid w:val="00C85D0B"/>
    <w:rsid w:val="00C91FD2"/>
    <w:rsid w:val="00CB6D3B"/>
    <w:rsid w:val="00CB7298"/>
    <w:rsid w:val="00CC3AE6"/>
    <w:rsid w:val="00CC5DDA"/>
    <w:rsid w:val="00CC7F82"/>
    <w:rsid w:val="00CE4F53"/>
    <w:rsid w:val="00CF4522"/>
    <w:rsid w:val="00CF5FBD"/>
    <w:rsid w:val="00D14495"/>
    <w:rsid w:val="00D15CE1"/>
    <w:rsid w:val="00D32F67"/>
    <w:rsid w:val="00D37A78"/>
    <w:rsid w:val="00D45585"/>
    <w:rsid w:val="00D61588"/>
    <w:rsid w:val="00D81803"/>
    <w:rsid w:val="00D879D9"/>
    <w:rsid w:val="00D9585F"/>
    <w:rsid w:val="00DA43C2"/>
    <w:rsid w:val="00DC2D79"/>
    <w:rsid w:val="00DD0FDD"/>
    <w:rsid w:val="00DF0F21"/>
    <w:rsid w:val="00DF422F"/>
    <w:rsid w:val="00DF5121"/>
    <w:rsid w:val="00E01EC6"/>
    <w:rsid w:val="00E03540"/>
    <w:rsid w:val="00E0606C"/>
    <w:rsid w:val="00E07432"/>
    <w:rsid w:val="00E1141D"/>
    <w:rsid w:val="00E61612"/>
    <w:rsid w:val="00E65AD1"/>
    <w:rsid w:val="00E837EC"/>
    <w:rsid w:val="00E852F0"/>
    <w:rsid w:val="00E930EB"/>
    <w:rsid w:val="00EA3CF3"/>
    <w:rsid w:val="00EC79AC"/>
    <w:rsid w:val="00EE35D2"/>
    <w:rsid w:val="00F4105A"/>
    <w:rsid w:val="00F459E3"/>
    <w:rsid w:val="00F45DD5"/>
    <w:rsid w:val="00F67F7C"/>
    <w:rsid w:val="00F70FCF"/>
    <w:rsid w:val="00F91BDD"/>
    <w:rsid w:val="00FB090F"/>
    <w:rsid w:val="00FB74DB"/>
    <w:rsid w:val="00FD68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16F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A9316F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9316F"/>
    <w:pPr>
      <w:keepNext/>
      <w:keepLines/>
      <w:spacing w:before="200" w:line="276" w:lineRule="auto"/>
      <w:outlineLvl w:val="2"/>
    </w:pPr>
    <w:rPr>
      <w:rFonts w:ascii="Cambria" w:hAnsi="Cambria" w:cs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316F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312F13"/>
    <w:pPr>
      <w:spacing w:before="240" w:after="60"/>
      <w:outlineLvl w:val="6"/>
    </w:pPr>
    <w:rPr>
      <w:rFonts w:ascii="Calibri" w:hAnsi="Calibri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9316F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A9316F"/>
    <w:rPr>
      <w:rFonts w:ascii="Cambria" w:hAnsi="Cambria" w:cs="Cambria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A9316F"/>
    <w:rPr>
      <w:rFonts w:ascii="Cambria" w:hAnsi="Cambria" w:cs="Cambria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12F13"/>
    <w:rPr>
      <w:rFonts w:ascii="Calibri" w:hAnsi="Calibri" w:cs="Calibri"/>
      <w:sz w:val="24"/>
      <w:szCs w:val="24"/>
      <w:lang w:val="uk-UA"/>
    </w:rPr>
  </w:style>
  <w:style w:type="paragraph" w:styleId="BodyText">
    <w:name w:val="Body Text"/>
    <w:basedOn w:val="Normal"/>
    <w:link w:val="BodyTextChar"/>
    <w:uiPriority w:val="99"/>
    <w:rsid w:val="00A9316F"/>
    <w:rPr>
      <w:sz w:val="28"/>
      <w:szCs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9316F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A9316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9C2E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EF6"/>
    <w:rPr>
      <w:rFonts w:ascii="Segoe UI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Normal"/>
    <w:uiPriority w:val="99"/>
    <w:rsid w:val="00F4105A"/>
    <w:pPr>
      <w:suppressAutoHyphens/>
      <w:spacing w:after="120" w:line="480" w:lineRule="auto"/>
    </w:pPr>
    <w:rPr>
      <w:rFonts w:eastAsia="Calibri"/>
      <w:sz w:val="20"/>
      <w:szCs w:val="20"/>
      <w:lang w:eastAsia="zh-CN"/>
    </w:rPr>
  </w:style>
  <w:style w:type="paragraph" w:customStyle="1" w:styleId="1">
    <w:name w:val="Заголовок1"/>
    <w:basedOn w:val="Normal"/>
    <w:next w:val="BodyText"/>
    <w:uiPriority w:val="99"/>
    <w:rsid w:val="00F4105A"/>
    <w:pPr>
      <w:keepNext/>
      <w:suppressAutoHyphens/>
      <w:spacing w:before="240" w:after="120"/>
    </w:pPr>
    <w:rPr>
      <w:rFonts w:eastAsia="DejaVu Sans" w:cs="DejaVu Sans"/>
      <w:szCs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469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856</Words>
  <Characters>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Пользователь</dc:creator>
  <cp:keywords/>
  <dc:description/>
  <cp:lastModifiedBy>admin</cp:lastModifiedBy>
  <cp:revision>6</cp:revision>
  <cp:lastPrinted>2019-12-09T09:03:00Z</cp:lastPrinted>
  <dcterms:created xsi:type="dcterms:W3CDTF">2019-12-05T13:43:00Z</dcterms:created>
  <dcterms:modified xsi:type="dcterms:W3CDTF">2019-12-09T09:03:00Z</dcterms:modified>
</cp:coreProperties>
</file>